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6911"/>
      </w:tblGrid>
      <w:tr w:rsidR="00C01C9D" w:rsidRPr="003257BE" w:rsidTr="00A52DF7">
        <w:tc>
          <w:tcPr>
            <w:tcW w:w="3510" w:type="dxa"/>
          </w:tcPr>
          <w:p w:rsidR="00C01C9D" w:rsidRPr="00A52DF7" w:rsidRDefault="00727B40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EC0EFA1" wp14:editId="4AB5E65A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2" name="Рисунок 3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Arial Black" w:hAnsi="Arial Black" w:cs="Arial"/>
                <w:sz w:val="18"/>
                <w:szCs w:val="18"/>
              </w:rPr>
            </w:pPr>
          </w:p>
          <w:p w:rsidR="00C01C9D" w:rsidRPr="00A52DF7" w:rsidRDefault="00C01C9D" w:rsidP="00A52DF7">
            <w:pPr>
              <w:spacing w:after="0" w:line="240" w:lineRule="auto"/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A52DF7">
              <w:rPr>
                <w:rFonts w:ascii="Arial Black" w:hAnsi="Arial Black" w:cs="Arial"/>
                <w:sz w:val="18"/>
                <w:szCs w:val="18"/>
              </w:rPr>
              <w:t>Инком–С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Общество Ограниченной Ответственностью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F7">
              <w:rPr>
                <w:rFonts w:ascii="Times New Roman" w:hAnsi="Times New Roman"/>
                <w:sz w:val="18"/>
                <w:szCs w:val="18"/>
              </w:rPr>
              <w:t xml:space="preserve">                        «ИНКОМ-С»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654005, Кемеровская область, г. Новокузнецк,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 xml:space="preserve"> ул. </w:t>
            </w:r>
            <w:proofErr w:type="spellStart"/>
            <w:r w:rsidRPr="00A52DF7">
              <w:rPr>
                <w:rFonts w:ascii="Times New Roman" w:hAnsi="Times New Roman"/>
                <w:sz w:val="16"/>
                <w:szCs w:val="16"/>
              </w:rPr>
              <w:t>Покрышкина</w:t>
            </w:r>
            <w:proofErr w:type="spellEnd"/>
            <w:r w:rsidRPr="00A52DF7">
              <w:rPr>
                <w:rFonts w:ascii="Times New Roman" w:hAnsi="Times New Roman"/>
                <w:sz w:val="16"/>
                <w:szCs w:val="16"/>
              </w:rPr>
              <w:t>, 19</w:t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ИНН 4253026984 / КПП 421701001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Тел./факс 74-30-50, тел.:46-22-95, 74-34-60</w:t>
            </w:r>
          </w:p>
          <w:p w:rsidR="00C01C9D" w:rsidRPr="00A52DF7" w:rsidRDefault="003E3E5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hyperlink r:id="rId7" w:history="1">
              <w:r w:rsidR="00C01C9D" w:rsidRPr="00A52DF7">
                <w:rPr>
                  <w:rStyle w:val="a3"/>
                  <w:rFonts w:ascii="Times New Roman" w:hAnsi="Times New Roman"/>
                  <w:color w:val="auto"/>
                  <w:sz w:val="16"/>
                  <w:szCs w:val="16"/>
                  <w:lang w:val="en-US"/>
                </w:rPr>
                <w:t>www.inkom-c.ru</w:t>
              </w:r>
            </w:hyperlink>
            <w:r w:rsidR="00C01C9D" w:rsidRPr="00A52DF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 E-mail: </w:t>
            </w:r>
            <w:hyperlink r:id="rId8" w:history="1">
              <w:r w:rsidR="00C01C9D" w:rsidRPr="00A52DF7">
                <w:rPr>
                  <w:rStyle w:val="a3"/>
                  <w:rFonts w:ascii="Times New Roman" w:hAnsi="Times New Roman"/>
                  <w:sz w:val="16"/>
                  <w:szCs w:val="16"/>
                  <w:lang w:val="en-US"/>
                </w:rPr>
                <w:t>priemnaya@inkom-.ru</w:t>
              </w:r>
            </w:hyperlink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11" w:type="dxa"/>
          </w:tcPr>
          <w:p w:rsidR="006E7FB7" w:rsidRDefault="00352EBF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574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574E" w:rsidRDefault="007C574E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_______________С.В. Старков</w:t>
            </w:r>
          </w:p>
          <w:p w:rsidR="006E7FB7" w:rsidRDefault="007C574E" w:rsidP="007C574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56718" w:rsidRDefault="00440FE2" w:rsidP="00440FE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7C57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ООО «Инком-С»</w:t>
            </w: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Pr="00E14291" w:rsidRDefault="00C01C9D" w:rsidP="00D173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291"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</w:p>
          <w:p w:rsidR="00C01C9D" w:rsidRPr="003257BE" w:rsidRDefault="00C01C9D" w:rsidP="00E14291">
            <w:pPr>
              <w:pStyle w:val="a6"/>
              <w:tabs>
                <w:tab w:val="left" w:pos="50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9D" w:rsidRDefault="00C01C9D" w:rsidP="007B0C1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_____________________№___________________</w:t>
      </w:r>
    </w:p>
    <w:p w:rsidR="00156718" w:rsidRPr="00156718" w:rsidRDefault="00C01C9D" w:rsidP="00156718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на_________________от</w:t>
      </w:r>
      <w:proofErr w:type="spellEnd"/>
      <w:r>
        <w:rPr>
          <w:rFonts w:ascii="Times New Roman" w:hAnsi="Times New Roman"/>
          <w:sz w:val="16"/>
          <w:szCs w:val="16"/>
        </w:rPr>
        <w:t>_____________________</w:t>
      </w:r>
      <w:r w:rsidR="00156718"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Конкурсная документация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Новокузнецкого городского округа на 2018-2024 годы».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Общие положения.</w:t>
      </w:r>
    </w:p>
    <w:p w:rsidR="00156718" w:rsidRPr="00156718" w:rsidRDefault="00156718" w:rsidP="00156718">
      <w:pPr>
        <w:spacing w:after="0" w:line="240" w:lineRule="auto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Таблица № 1. Информация по объектам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654"/>
        <w:gridCol w:w="3290"/>
        <w:gridCol w:w="4148"/>
        <w:gridCol w:w="2258"/>
      </w:tblGrid>
      <w:tr w:rsidR="00156718" w:rsidRPr="00156718" w:rsidTr="00061864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№ п/п</w:t>
            </w: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56718" w:rsidRPr="00156718" w:rsidRDefault="00D32D8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Общая стоимость работ,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руб.</w:t>
            </w:r>
          </w:p>
        </w:tc>
      </w:tr>
      <w:tr w:rsidR="00156718" w:rsidRPr="00156718" w:rsidTr="00061864">
        <w:tc>
          <w:tcPr>
            <w:tcW w:w="654" w:type="dxa"/>
            <w:vMerge w:val="restart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1.</w:t>
            </w:r>
          </w:p>
        </w:tc>
        <w:tc>
          <w:tcPr>
            <w:tcW w:w="3290" w:type="dxa"/>
            <w:vMerge w:val="restart"/>
            <w:vAlign w:val="center"/>
          </w:tcPr>
          <w:p w:rsidR="00156718" w:rsidRPr="00156718" w:rsidRDefault="003E3E5D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пр. Дружбы, 44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Ремонт существующего проезда</w:t>
            </w:r>
          </w:p>
        </w:tc>
        <w:tc>
          <w:tcPr>
            <w:tcW w:w="2258" w:type="dxa"/>
            <w:vMerge w:val="restart"/>
            <w:vAlign w:val="center"/>
          </w:tcPr>
          <w:p w:rsidR="00156718" w:rsidRPr="00156718" w:rsidRDefault="003E3E5D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4 346 386,80</w:t>
            </w: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Устройство парковки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3E3E5D">
            <w:pPr>
              <w:spacing w:after="0" w:line="240" w:lineRule="auto"/>
              <w:ind w:left="-80"/>
              <w:contextualSpacing/>
              <w:jc w:val="both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Устройство </w:t>
            </w:r>
            <w:r w:rsidR="003E3E5D">
              <w:rPr>
                <w:rFonts w:ascii="Times New Roman" w:eastAsia="Calibri" w:hAnsi="Times New Roman"/>
                <w:sz w:val="27"/>
                <w:szCs w:val="27"/>
              </w:rPr>
              <w:t>пешеходных</w:t>
            </w: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дорож</w:t>
            </w:r>
            <w:r w:rsidR="003E3E5D">
              <w:rPr>
                <w:rFonts w:ascii="Times New Roman" w:eastAsia="Calibri" w:hAnsi="Times New Roman"/>
                <w:sz w:val="27"/>
                <w:szCs w:val="27"/>
              </w:rPr>
              <w:t>е</w:t>
            </w: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к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3E3E5D" w:rsidP="003E3E5D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Устройство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</w:t>
            </w:r>
            <w:proofErr w:type="spellStart"/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>отмостки</w:t>
            </w:r>
            <w:proofErr w:type="spellEnd"/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и подход</w:t>
            </w:r>
            <w:r>
              <w:rPr>
                <w:rFonts w:ascii="Times New Roman" w:eastAsia="Calibri" w:hAnsi="Times New Roman"/>
                <w:sz w:val="27"/>
                <w:szCs w:val="27"/>
              </w:rPr>
              <w:t>а к подъезду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56718">
              <w:rPr>
                <w:rFonts w:ascii="Times New Roman" w:eastAsia="Calibri" w:hAnsi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56718" w:rsidRPr="003E3E5D" w:rsidRDefault="003E3E5D" w:rsidP="003E3E5D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E3E5D">
              <w:rPr>
                <w:rFonts w:ascii="Times New Roman" w:eastAsia="Calibri" w:hAnsi="Times New Roman"/>
                <w:b/>
                <w:sz w:val="27"/>
                <w:szCs w:val="27"/>
              </w:rPr>
              <w:t>4 346 386,80</w:t>
            </w:r>
          </w:p>
        </w:tc>
      </w:tr>
    </w:tbl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Заказчиком является: </w:t>
      </w:r>
      <w:r w:rsidRPr="00156718">
        <w:rPr>
          <w:rFonts w:ascii="Times New Roman" w:eastAsia="Calibri" w:hAnsi="Times New Roman"/>
          <w:sz w:val="28"/>
          <w:szCs w:val="28"/>
          <w:u w:val="single"/>
        </w:rPr>
        <w:t>Общество с ограниченной ответственностью «Инком-С»</w:t>
      </w:r>
      <w:r>
        <w:rPr>
          <w:rFonts w:ascii="Times New Roman" w:eastAsia="Calibri" w:hAnsi="Times New Roman"/>
          <w:sz w:val="28"/>
          <w:szCs w:val="28"/>
          <w:u w:val="single"/>
        </w:rPr>
        <w:t>_____________________________________________________________________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                                                (наименование заказчика)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>
        <w:rPr>
          <w:rFonts w:ascii="Times New Roman" w:hAnsi="Times New Roman"/>
          <w:sz w:val="28"/>
          <w:szCs w:val="28"/>
          <w:u w:val="single"/>
          <w:lang w:eastAsia="ru-RU"/>
        </w:rPr>
        <w:t>Лопухова</w:t>
      </w:r>
      <w:proofErr w:type="spellEnd"/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Альбина Юрьевна т. 74-29-40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otdelpto</w:t>
      </w:r>
      <w:proofErr w:type="spellEnd"/>
      <w:r w:rsidR="003E3E5D">
        <w:rPr>
          <w:rFonts w:ascii="Times New Roman" w:hAnsi="Times New Roman"/>
          <w:sz w:val="28"/>
          <w:szCs w:val="28"/>
          <w:u w:val="single"/>
          <w:lang w:eastAsia="ru-RU"/>
        </w:rPr>
        <w:t>.2022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@</w:t>
      </w:r>
      <w:r w:rsidR="003E3E5D">
        <w:rPr>
          <w:rFonts w:ascii="Times New Roman" w:hAnsi="Times New Roman"/>
          <w:sz w:val="28"/>
          <w:szCs w:val="28"/>
          <w:u w:val="single"/>
          <w:lang w:val="en-US" w:eastAsia="ru-RU"/>
        </w:rPr>
        <w:t>mail</w:t>
      </w:r>
      <w:bookmarkStart w:id="0" w:name="_GoBack"/>
      <w:bookmarkEnd w:id="0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156718">
        <w:rPr>
          <w:rFonts w:ascii="Times New Roman" w:hAnsi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1.4. 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>Начальная (максим</w:t>
      </w:r>
      <w:r w:rsidR="003E3E5D">
        <w:rPr>
          <w:rFonts w:ascii="Times New Roman" w:hAnsi="Times New Roman"/>
          <w:sz w:val="28"/>
          <w:szCs w:val="28"/>
          <w:lang w:eastAsia="ru-RU"/>
        </w:rPr>
        <w:t xml:space="preserve">альная) цена договора подряда:  </w:t>
      </w:r>
      <w:r w:rsidR="003E3E5D">
        <w:rPr>
          <w:rFonts w:ascii="Times New Roman" w:hAnsi="Times New Roman"/>
          <w:sz w:val="28"/>
          <w:szCs w:val="28"/>
          <w:u w:val="single"/>
          <w:lang w:eastAsia="ru-RU"/>
        </w:rPr>
        <w:t>4 346 386,80 (Четыре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миллион</w:t>
      </w:r>
      <w:r w:rsidR="00EE096F">
        <w:rPr>
          <w:rFonts w:ascii="Times New Roman" w:hAnsi="Times New Roman"/>
          <w:sz w:val="28"/>
          <w:szCs w:val="28"/>
          <w:u w:val="single"/>
          <w:lang w:eastAsia="ru-RU"/>
        </w:rPr>
        <w:t xml:space="preserve">а </w:t>
      </w:r>
      <w:r w:rsidR="003E3E5D">
        <w:rPr>
          <w:rFonts w:ascii="Times New Roman" w:hAnsi="Times New Roman"/>
          <w:sz w:val="28"/>
          <w:szCs w:val="28"/>
          <w:u w:val="single"/>
          <w:lang w:eastAsia="ru-RU"/>
        </w:rPr>
        <w:t>триста сорок</w:t>
      </w:r>
      <w:r w:rsidR="00942BE0">
        <w:rPr>
          <w:rFonts w:ascii="Times New Roman" w:hAnsi="Times New Roman"/>
          <w:sz w:val="28"/>
          <w:szCs w:val="28"/>
          <w:u w:val="single"/>
          <w:lang w:eastAsia="ru-RU"/>
        </w:rPr>
        <w:t xml:space="preserve"> шесть </w:t>
      </w:r>
      <w:r w:rsidR="00EE096F">
        <w:rPr>
          <w:rFonts w:ascii="Times New Roman" w:hAnsi="Times New Roman"/>
          <w:sz w:val="28"/>
          <w:szCs w:val="28"/>
          <w:u w:val="single"/>
          <w:lang w:eastAsia="ru-RU"/>
        </w:rPr>
        <w:t>тысяч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3E3E5D">
        <w:rPr>
          <w:rFonts w:ascii="Times New Roman" w:hAnsi="Times New Roman"/>
          <w:sz w:val="28"/>
          <w:szCs w:val="28"/>
          <w:u w:val="single"/>
          <w:lang w:eastAsia="ru-RU"/>
        </w:rPr>
        <w:t>триста восемьдесят шесть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 </w:t>
      </w:r>
      <w:r w:rsidR="003E3E5D">
        <w:rPr>
          <w:rFonts w:ascii="Times New Roman" w:hAnsi="Times New Roman"/>
          <w:sz w:val="28"/>
          <w:szCs w:val="28"/>
          <w:lang w:eastAsia="ru-RU"/>
        </w:rPr>
        <w:t>рублей</w:t>
      </w:r>
      <w:r w:rsidR="009F7D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2BE0">
        <w:rPr>
          <w:rFonts w:ascii="Times New Roman" w:hAnsi="Times New Roman"/>
          <w:sz w:val="28"/>
          <w:szCs w:val="28"/>
          <w:u w:val="single"/>
          <w:lang w:eastAsia="ru-RU"/>
        </w:rPr>
        <w:t>80</w:t>
      </w:r>
      <w:r w:rsidR="009F7D34" w:rsidRP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9F7D34">
        <w:rPr>
          <w:rFonts w:ascii="Times New Roman" w:hAnsi="Times New Roman"/>
          <w:sz w:val="28"/>
          <w:szCs w:val="28"/>
          <w:lang w:eastAsia="ru-RU"/>
        </w:rPr>
        <w:t>коп.</w:t>
      </w:r>
      <w:r w:rsidRPr="00156718">
        <w:rPr>
          <w:rFonts w:ascii="Times New Roman" w:hAnsi="Times New Roman"/>
          <w:sz w:val="28"/>
          <w:szCs w:val="28"/>
          <w:lang w:eastAsia="ru-RU"/>
        </w:rPr>
        <w:t>, в том числе НДС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3E3E5D">
        <w:rPr>
          <w:rFonts w:ascii="Times New Roman" w:hAnsi="Times New Roman"/>
          <w:sz w:val="28"/>
          <w:szCs w:val="28"/>
          <w:u w:val="single"/>
          <w:lang w:eastAsia="ru-RU"/>
        </w:rPr>
        <w:t>724 397,80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156718">
        <w:rPr>
          <w:rFonts w:ascii="Times New Roman" w:hAnsi="Times New Roman"/>
          <w:sz w:val="28"/>
          <w:szCs w:val="28"/>
          <w:lang w:eastAsia="ru-RU"/>
        </w:rPr>
        <w:t>рублей.</w:t>
      </w:r>
      <w:proofErr w:type="gramEnd"/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lastRenderedPageBreak/>
        <w:t>1.5. Минимальный гарантийный срок: 3 года.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1.6. Срок выполнения работ: 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>60</w:t>
      </w:r>
      <w:r w:rsidRPr="00156718">
        <w:rPr>
          <w:rFonts w:ascii="Times New Roman" w:hAnsi="Times New Roman"/>
          <w:sz w:val="28"/>
          <w:szCs w:val="28"/>
          <w:lang w:eastAsia="ru-RU"/>
        </w:rPr>
        <w:t xml:space="preserve"> календарных дней с даты подписания договора подряда.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56718" w:rsidRPr="00156718" w:rsidRDefault="00156718" w:rsidP="009F7D3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687D00" w:rsidRDefault="00687D00" w:rsidP="00C226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7D00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734"/>
    <w:rsid w:val="00096C85"/>
    <w:rsid w:val="00097BA7"/>
    <w:rsid w:val="000A1253"/>
    <w:rsid w:val="000A392C"/>
    <w:rsid w:val="000B1129"/>
    <w:rsid w:val="000B1F29"/>
    <w:rsid w:val="000B4CA0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30026"/>
    <w:rsid w:val="00144D87"/>
    <w:rsid w:val="001520FD"/>
    <w:rsid w:val="001532DD"/>
    <w:rsid w:val="00156718"/>
    <w:rsid w:val="00173A1D"/>
    <w:rsid w:val="001855EB"/>
    <w:rsid w:val="00187225"/>
    <w:rsid w:val="00193B5B"/>
    <w:rsid w:val="001A1F06"/>
    <w:rsid w:val="001A2347"/>
    <w:rsid w:val="001A573C"/>
    <w:rsid w:val="001B59BF"/>
    <w:rsid w:val="001B667D"/>
    <w:rsid w:val="001C2D8F"/>
    <w:rsid w:val="001C3222"/>
    <w:rsid w:val="001C7A7F"/>
    <w:rsid w:val="001D0AB1"/>
    <w:rsid w:val="001D2471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6642"/>
    <w:rsid w:val="002D16E6"/>
    <w:rsid w:val="002E7413"/>
    <w:rsid w:val="002F2BE9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66F6"/>
    <w:rsid w:val="00362493"/>
    <w:rsid w:val="00383279"/>
    <w:rsid w:val="00394C19"/>
    <w:rsid w:val="003956FC"/>
    <w:rsid w:val="00396294"/>
    <w:rsid w:val="00396F05"/>
    <w:rsid w:val="003A4DD4"/>
    <w:rsid w:val="003A73A6"/>
    <w:rsid w:val="003B3615"/>
    <w:rsid w:val="003B3A26"/>
    <w:rsid w:val="003B5EF0"/>
    <w:rsid w:val="003C2C1C"/>
    <w:rsid w:val="003D351F"/>
    <w:rsid w:val="003D506D"/>
    <w:rsid w:val="003D520F"/>
    <w:rsid w:val="003E2238"/>
    <w:rsid w:val="003E2CBB"/>
    <w:rsid w:val="003E335B"/>
    <w:rsid w:val="003E3E5D"/>
    <w:rsid w:val="003E6032"/>
    <w:rsid w:val="003F5532"/>
    <w:rsid w:val="003F6E7A"/>
    <w:rsid w:val="00411DAF"/>
    <w:rsid w:val="0043026E"/>
    <w:rsid w:val="00437E8A"/>
    <w:rsid w:val="00440FE2"/>
    <w:rsid w:val="00443280"/>
    <w:rsid w:val="004448C1"/>
    <w:rsid w:val="004510CA"/>
    <w:rsid w:val="00452ADB"/>
    <w:rsid w:val="00460FAF"/>
    <w:rsid w:val="00460FF7"/>
    <w:rsid w:val="00462A1E"/>
    <w:rsid w:val="004767A2"/>
    <w:rsid w:val="004860FA"/>
    <w:rsid w:val="00486559"/>
    <w:rsid w:val="00486EF0"/>
    <w:rsid w:val="00487337"/>
    <w:rsid w:val="00496E82"/>
    <w:rsid w:val="004A6D2C"/>
    <w:rsid w:val="004B1734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B05F6"/>
    <w:rsid w:val="005C11B2"/>
    <w:rsid w:val="005C2D8E"/>
    <w:rsid w:val="005E1C61"/>
    <w:rsid w:val="005E1F70"/>
    <w:rsid w:val="005F050D"/>
    <w:rsid w:val="006003C6"/>
    <w:rsid w:val="00605C61"/>
    <w:rsid w:val="00611CE9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7D00"/>
    <w:rsid w:val="006A14C6"/>
    <w:rsid w:val="006A295F"/>
    <w:rsid w:val="006A3D06"/>
    <w:rsid w:val="006A554F"/>
    <w:rsid w:val="006B69E0"/>
    <w:rsid w:val="006D0BFA"/>
    <w:rsid w:val="006E2893"/>
    <w:rsid w:val="006E4326"/>
    <w:rsid w:val="006E7FB7"/>
    <w:rsid w:val="006F18AA"/>
    <w:rsid w:val="00704B10"/>
    <w:rsid w:val="00707A14"/>
    <w:rsid w:val="00720202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7E36"/>
    <w:rsid w:val="00794D8C"/>
    <w:rsid w:val="00797203"/>
    <w:rsid w:val="007A5322"/>
    <w:rsid w:val="007B0C1A"/>
    <w:rsid w:val="007C1890"/>
    <w:rsid w:val="007C574E"/>
    <w:rsid w:val="007C763C"/>
    <w:rsid w:val="007D3755"/>
    <w:rsid w:val="007D3B77"/>
    <w:rsid w:val="007D4E80"/>
    <w:rsid w:val="007D78B3"/>
    <w:rsid w:val="007E5178"/>
    <w:rsid w:val="007E6399"/>
    <w:rsid w:val="007F3979"/>
    <w:rsid w:val="0080170B"/>
    <w:rsid w:val="00801774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90049C"/>
    <w:rsid w:val="00906983"/>
    <w:rsid w:val="00907CF3"/>
    <w:rsid w:val="00910F12"/>
    <w:rsid w:val="00912BA6"/>
    <w:rsid w:val="00913A6F"/>
    <w:rsid w:val="00916C4C"/>
    <w:rsid w:val="00916DE7"/>
    <w:rsid w:val="00917C85"/>
    <w:rsid w:val="00924C7D"/>
    <w:rsid w:val="00932A92"/>
    <w:rsid w:val="00932DDB"/>
    <w:rsid w:val="00942BE0"/>
    <w:rsid w:val="00942C8C"/>
    <w:rsid w:val="0094563E"/>
    <w:rsid w:val="009549D0"/>
    <w:rsid w:val="0095535D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C1D59"/>
    <w:rsid w:val="00CD0B9E"/>
    <w:rsid w:val="00CD49AB"/>
    <w:rsid w:val="00CE024E"/>
    <w:rsid w:val="00CE3468"/>
    <w:rsid w:val="00CF4F07"/>
    <w:rsid w:val="00CF544F"/>
    <w:rsid w:val="00CF7A87"/>
    <w:rsid w:val="00D004EB"/>
    <w:rsid w:val="00D02276"/>
    <w:rsid w:val="00D022DD"/>
    <w:rsid w:val="00D05CD6"/>
    <w:rsid w:val="00D0695F"/>
    <w:rsid w:val="00D15336"/>
    <w:rsid w:val="00D173A8"/>
    <w:rsid w:val="00D32D88"/>
    <w:rsid w:val="00D44FB9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C00BA"/>
    <w:rsid w:val="00DD0E0F"/>
    <w:rsid w:val="00DD2C69"/>
    <w:rsid w:val="00DD6734"/>
    <w:rsid w:val="00DF0FCC"/>
    <w:rsid w:val="00DF5A2F"/>
    <w:rsid w:val="00E02E35"/>
    <w:rsid w:val="00E062EE"/>
    <w:rsid w:val="00E06AB7"/>
    <w:rsid w:val="00E14291"/>
    <w:rsid w:val="00E155AF"/>
    <w:rsid w:val="00E15AEF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096F"/>
    <w:rsid w:val="00EE181D"/>
    <w:rsid w:val="00EE7ABB"/>
    <w:rsid w:val="00EF1645"/>
    <w:rsid w:val="00EF312F"/>
    <w:rsid w:val="00F02E29"/>
    <w:rsid w:val="00F07095"/>
    <w:rsid w:val="00F2010A"/>
    <w:rsid w:val="00F2184A"/>
    <w:rsid w:val="00F32322"/>
    <w:rsid w:val="00F34502"/>
    <w:rsid w:val="00F34D38"/>
    <w:rsid w:val="00F35BBB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9130A"/>
    <w:rsid w:val="00F970A2"/>
    <w:rsid w:val="00FA4B43"/>
    <w:rsid w:val="00FC2853"/>
    <w:rsid w:val="00FC462B"/>
    <w:rsid w:val="00FD5A7D"/>
    <w:rsid w:val="00FF045E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@inkom-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kom-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6F440838</Template>
  <TotalTime>29</TotalTime>
  <Pages>2</Pages>
  <Words>309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Лопухова Альбина Юрьевна</cp:lastModifiedBy>
  <cp:revision>10</cp:revision>
  <cp:lastPrinted>2021-07-23T07:36:00Z</cp:lastPrinted>
  <dcterms:created xsi:type="dcterms:W3CDTF">2021-07-19T03:07:00Z</dcterms:created>
  <dcterms:modified xsi:type="dcterms:W3CDTF">2023-08-30T09:11:00Z</dcterms:modified>
</cp:coreProperties>
</file>